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B9BF1" w14:textId="77777777" w:rsidR="00DD44C3" w:rsidRDefault="00DD44C3" w:rsidP="00DD44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BABWORTH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170A18C3" w14:textId="33A6D772" w:rsidR="00DD44C3" w:rsidRDefault="00DD44C3" w:rsidP="00DD44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Welham,</w:t>
      </w:r>
      <w:r>
        <w:rPr>
          <w:rFonts w:ascii="Times New Roman" w:hAnsi="Times New Roman" w:cs="Times New Roman"/>
          <w:sz w:val="24"/>
          <w:szCs w:val="24"/>
        </w:rPr>
        <w:t xml:space="preserve"> Nottinghamshire.</w:t>
      </w:r>
    </w:p>
    <w:p w14:paraId="7964AAC2" w14:textId="77777777" w:rsidR="00DD44C3" w:rsidRDefault="00DD44C3" w:rsidP="00DD44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F7BDFA" w14:textId="77777777" w:rsidR="00DD44C3" w:rsidRDefault="00DD44C3" w:rsidP="00DD44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3FF012" w14:textId="77777777" w:rsidR="00DD44C3" w:rsidRDefault="00DD44C3" w:rsidP="00DD44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Blyth into lands</w:t>
      </w:r>
    </w:p>
    <w:p w14:paraId="2BE9AA9F" w14:textId="77777777" w:rsidR="00DD44C3" w:rsidRDefault="00DD44C3" w:rsidP="00DD44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Robert Waterton(q.v.).</w:t>
      </w:r>
    </w:p>
    <w:p w14:paraId="3E436590" w14:textId="77777777" w:rsidR="00DD44C3" w:rsidRDefault="00DD44C3" w:rsidP="00DD44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22-391)</w:t>
      </w:r>
    </w:p>
    <w:p w14:paraId="3A9C09F3" w14:textId="77777777" w:rsidR="00DD44C3" w:rsidRDefault="00DD44C3" w:rsidP="00DD44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367171" w14:textId="77777777" w:rsidR="00DD44C3" w:rsidRDefault="00DD44C3" w:rsidP="00DD44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AABE70" w14:textId="77777777" w:rsidR="00DD44C3" w:rsidRPr="00551534" w:rsidRDefault="00DD44C3" w:rsidP="00DD44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2021</w:t>
      </w:r>
    </w:p>
    <w:p w14:paraId="1CF2EE6E" w14:textId="4F58A5FA" w:rsidR="00BA00AB" w:rsidRPr="00DD44C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D44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DE218" w14:textId="77777777" w:rsidR="00DD44C3" w:rsidRDefault="00DD44C3" w:rsidP="009139A6">
      <w:r>
        <w:separator/>
      </w:r>
    </w:p>
  </w:endnote>
  <w:endnote w:type="continuationSeparator" w:id="0">
    <w:p w14:paraId="3335A180" w14:textId="77777777" w:rsidR="00DD44C3" w:rsidRDefault="00DD44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18D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512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A08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1AD9B" w14:textId="77777777" w:rsidR="00DD44C3" w:rsidRDefault="00DD44C3" w:rsidP="009139A6">
      <w:r>
        <w:separator/>
      </w:r>
    </w:p>
  </w:footnote>
  <w:footnote w:type="continuationSeparator" w:id="0">
    <w:p w14:paraId="38FE37E5" w14:textId="77777777" w:rsidR="00DD44C3" w:rsidRDefault="00DD44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B17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68C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4AA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4C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44C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512A3"/>
  <w15:chartTrackingRefBased/>
  <w15:docId w15:val="{EE5F967E-DB71-43E8-96CE-863D236E3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2021-05-15T19:33:00Z</dcterms:created>
  <dcterms:modified xsi:type="dcterms:W3CDTF">2021-05-15T19:34:00Z</dcterms:modified>
</cp:coreProperties>
</file>